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DA" w:rsidRDefault="005B7BDA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5B7BDA" w:rsidRDefault="005B7BDA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5B7BDA" w:rsidRDefault="005B7BDA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2015 года по 31 декабря 2015 года</w:t>
      </w:r>
    </w:p>
    <w:p w:rsidR="005B7BDA" w:rsidRDefault="005B7BDA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5B7BDA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5B7BDA" w:rsidRDefault="005B7BDA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Style w:val="FontStyle16"/>
                </w:rPr>
                <w:t>2015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5B7BDA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widowControl/>
              <w:rPr>
                <w:rStyle w:val="FontStyle16"/>
              </w:rPr>
            </w:pPr>
          </w:p>
          <w:p w:rsidR="005B7BDA" w:rsidRDefault="005B7BDA">
            <w:pPr>
              <w:widowControl/>
              <w:rPr>
                <w:rStyle w:val="FontStyle16"/>
              </w:rPr>
            </w:pPr>
          </w:p>
          <w:p w:rsidR="005B7BDA" w:rsidRDefault="005B7BDA">
            <w:pPr>
              <w:widowControl/>
              <w:rPr>
                <w:rStyle w:val="FontStyle16"/>
              </w:rPr>
            </w:pPr>
          </w:p>
          <w:p w:rsidR="005B7BDA" w:rsidRDefault="005B7BDA">
            <w:pPr>
              <w:widowControl/>
              <w:rPr>
                <w:rStyle w:val="FontStyle16"/>
              </w:rPr>
            </w:pPr>
          </w:p>
          <w:p w:rsidR="005B7BDA" w:rsidRDefault="005B7BDA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5B7BDA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widowControl/>
              <w:rPr>
                <w:rStyle w:val="FontStyle16"/>
              </w:rPr>
            </w:pPr>
          </w:p>
          <w:p w:rsidR="005B7BDA" w:rsidRDefault="005B7BDA">
            <w:pPr>
              <w:widowControl/>
              <w:rPr>
                <w:rStyle w:val="FontStyle16"/>
              </w:rPr>
            </w:pPr>
          </w:p>
          <w:p w:rsidR="005B7BDA" w:rsidRDefault="005B7BDA">
            <w:pPr>
              <w:widowControl/>
              <w:rPr>
                <w:rStyle w:val="FontStyle16"/>
              </w:rPr>
            </w:pPr>
          </w:p>
          <w:p w:rsidR="005B7BDA" w:rsidRDefault="005B7BDA">
            <w:pPr>
              <w:widowControl/>
              <w:rPr>
                <w:rStyle w:val="FontStyle16"/>
              </w:rPr>
            </w:pPr>
          </w:p>
          <w:p w:rsidR="005B7BDA" w:rsidRDefault="005B7BDA">
            <w:pPr>
              <w:widowControl/>
              <w:rPr>
                <w:rStyle w:val="FontStyle16"/>
              </w:rPr>
            </w:pPr>
          </w:p>
          <w:p w:rsidR="005B7BDA" w:rsidRDefault="005B7BDA">
            <w:pPr>
              <w:widowControl/>
              <w:rPr>
                <w:rStyle w:val="FontStyle16"/>
              </w:rPr>
            </w:pPr>
          </w:p>
          <w:p w:rsidR="005B7BDA" w:rsidRDefault="005B7BDA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5B7BDA" w:rsidRDefault="005B7BDA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5B7BDA" w:rsidRDefault="005B7BDA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5B7BDA" w:rsidRDefault="005B7BDA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7BDA" w:rsidRDefault="005B7BDA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5B7BDA" w:rsidTr="007E7D75"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Чесноков Михаил Павлович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205535-68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Pr="004D10B1" w:rsidRDefault="005B7BDA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BDA" w:rsidRDefault="005B7BDA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</w:tr>
    </w:tbl>
    <w:p w:rsidR="005B7BDA" w:rsidRDefault="005B7BDA" w:rsidP="007E7D75"/>
    <w:p w:rsidR="005B7BDA" w:rsidRDefault="005B7BDA"/>
    <w:sectPr w:rsidR="005B7BDA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12B2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0DAA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B7BDA"/>
    <w:rsid w:val="005C221F"/>
    <w:rsid w:val="005C4869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2851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55C3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1DCD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5A1B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9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1</Pages>
  <Words>149</Words>
  <Characters>852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13</cp:revision>
  <dcterms:created xsi:type="dcterms:W3CDTF">2013-10-16T05:02:00Z</dcterms:created>
  <dcterms:modified xsi:type="dcterms:W3CDTF">2016-02-07T17:32:00Z</dcterms:modified>
</cp:coreProperties>
</file>